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5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8"/>
        <w:gridCol w:w="8212"/>
      </w:tblGrid>
      <w:tr w:rsidR="005409D5" w14:paraId="12EF26BF" w14:textId="77777777">
        <w:tblPrEx>
          <w:tblCellMar>
            <w:top w:w="0" w:type="dxa"/>
            <w:bottom w:w="0" w:type="dxa"/>
          </w:tblCellMar>
        </w:tblPrEx>
        <w:trPr>
          <w:trHeight w:val="231"/>
        </w:trPr>
        <w:tc>
          <w:tcPr>
            <w:tcW w:w="2438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12EF26BC" w14:textId="77777777" w:rsidR="005409D5" w:rsidRDefault="003E120B">
            <w:pPr>
              <w:pStyle w:val="Standard"/>
              <w:spacing w:after="62" w:line="240" w:lineRule="auto"/>
              <w:ind w:left="52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14:paraId="12EF26BD" w14:textId="77777777" w:rsidR="005409D5" w:rsidRDefault="003E120B">
            <w:pPr>
              <w:pStyle w:val="Standard"/>
              <w:spacing w:after="0" w:line="240" w:lineRule="auto"/>
              <w:ind w:left="52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2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54" w:type="dxa"/>
              <w:left w:w="0" w:type="dxa"/>
              <w:bottom w:w="0" w:type="dxa"/>
              <w:right w:w="5" w:type="dxa"/>
            </w:tcMar>
          </w:tcPr>
          <w:p w14:paraId="12EF26BE" w14:textId="77777777" w:rsidR="005409D5" w:rsidRDefault="003E120B">
            <w:pPr>
              <w:pStyle w:val="Standard"/>
              <w:spacing w:after="0" w:line="240" w:lineRule="auto"/>
              <w:ind w:left="9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DOMAINE : Géométrie</w:t>
            </w:r>
          </w:p>
        </w:tc>
      </w:tr>
      <w:tr w:rsidR="005409D5" w14:paraId="12EF26C2" w14:textId="7777777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438" w:type="dxa"/>
            <w:vMerge/>
            <w:tcBorders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12EF26C0" w14:textId="77777777" w:rsidR="005409D5" w:rsidRDefault="005409D5"/>
        </w:tc>
        <w:tc>
          <w:tcPr>
            <w:tcW w:w="82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54" w:type="dxa"/>
              <w:left w:w="0" w:type="dxa"/>
              <w:bottom w:w="0" w:type="dxa"/>
              <w:right w:w="5" w:type="dxa"/>
            </w:tcMar>
          </w:tcPr>
          <w:p w14:paraId="12EF26C1" w14:textId="77777777" w:rsidR="005409D5" w:rsidRDefault="003E120B">
            <w:pPr>
              <w:pStyle w:val="Standard"/>
              <w:spacing w:after="0" w:line="240" w:lineRule="auto"/>
              <w:ind w:left="10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THÉMATIQUE : Vecteurs du plan</w:t>
            </w:r>
          </w:p>
        </w:tc>
      </w:tr>
      <w:tr w:rsidR="005409D5" w14:paraId="12EF26C9" w14:textId="77777777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24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12EF26C3" w14:textId="77777777" w:rsidR="005409D5" w:rsidRDefault="003E120B">
            <w:pPr>
              <w:pStyle w:val="Standard"/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</w:p>
        </w:tc>
        <w:tc>
          <w:tcPr>
            <w:tcW w:w="82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12EF26C4" w14:textId="77777777" w:rsidR="005409D5" w:rsidRDefault="003E120B">
            <w:pPr>
              <w:pStyle w:val="Standard"/>
              <w:spacing w:after="0" w:line="240" w:lineRule="auto"/>
              <w:ind w:left="-4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CAPACITÉS OU AUTOMATISMES TRAVAILLES</w:t>
            </w:r>
          </w:p>
          <w:p w14:paraId="12EF26C5" w14:textId="77777777" w:rsidR="005409D5" w:rsidRDefault="003E120B">
            <w:pPr>
              <w:pStyle w:val="Standard"/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14:paraId="12EF26C6" w14:textId="77777777" w:rsidR="005409D5" w:rsidRDefault="003E120B">
            <w:pPr>
              <w:pStyle w:val="Standard"/>
              <w:numPr>
                <w:ilvl w:val="0"/>
                <w:numId w:val="10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>Définition d’un vecteur</w:t>
            </w:r>
          </w:p>
          <w:p w14:paraId="12EF26C7" w14:textId="77777777" w:rsidR="005409D5" w:rsidRDefault="003E120B">
            <w:pPr>
              <w:pStyle w:val="Standard"/>
              <w:numPr>
                <w:ilvl w:val="0"/>
                <w:numId w:val="8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>Caractéristiques d’un vecteur (direction, sens, norme)</w:t>
            </w:r>
          </w:p>
          <w:p w14:paraId="12EF26C8" w14:textId="77777777" w:rsidR="005409D5" w:rsidRDefault="003E120B">
            <w:pPr>
              <w:pStyle w:val="Standard"/>
              <w:numPr>
                <w:ilvl w:val="0"/>
                <w:numId w:val="8"/>
              </w:numPr>
              <w:spacing w:after="0" w:line="360" w:lineRule="auto"/>
              <w:ind w:hanging="361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Représentation d’un vecteur</w:t>
            </w:r>
          </w:p>
        </w:tc>
      </w:tr>
      <w:tr w:rsidR="005409D5" w14:paraId="12EF26CC" w14:textId="77777777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2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tcMar>
              <w:top w:w="54" w:type="dxa"/>
              <w:left w:w="0" w:type="dxa"/>
              <w:bottom w:w="0" w:type="dxa"/>
              <w:right w:w="5" w:type="dxa"/>
            </w:tcMar>
          </w:tcPr>
          <w:p w14:paraId="12EF26CA" w14:textId="77777777" w:rsidR="005409D5" w:rsidRDefault="003E120B">
            <w:pPr>
              <w:pStyle w:val="Standard"/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DÉBUTANT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2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12EF26CB" w14:textId="77777777" w:rsidR="005409D5" w:rsidRDefault="005409D5"/>
        </w:tc>
      </w:tr>
      <w:tr w:rsidR="005409D5" w14:paraId="12EF26CF" w14:textId="7777777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2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12EF26CD" w14:textId="77777777" w:rsidR="005409D5" w:rsidRDefault="003E120B">
            <w:pPr>
              <w:pStyle w:val="Standard"/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2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12EF26CE" w14:textId="77777777" w:rsidR="005409D5" w:rsidRDefault="005409D5"/>
        </w:tc>
      </w:tr>
      <w:tr w:rsidR="005409D5" w14:paraId="12EF26D2" w14:textId="77777777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2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12EF26D0" w14:textId="77777777" w:rsidR="005409D5" w:rsidRDefault="003E120B">
            <w:pPr>
              <w:pStyle w:val="Standard"/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2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12EF26D1" w14:textId="77777777" w:rsidR="005409D5" w:rsidRDefault="005409D5"/>
        </w:tc>
      </w:tr>
      <w:tr w:rsidR="005409D5" w14:paraId="12EF26D5" w14:textId="77777777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2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12EF26D3" w14:textId="77777777" w:rsidR="005409D5" w:rsidRDefault="003E120B">
            <w:pPr>
              <w:pStyle w:val="Standard"/>
              <w:spacing w:after="0" w:line="240" w:lineRule="auto"/>
              <w:ind w:left="10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2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4" w:type="dxa"/>
              <w:left w:w="0" w:type="dxa"/>
              <w:bottom w:w="0" w:type="dxa"/>
              <w:right w:w="5" w:type="dxa"/>
            </w:tcMar>
          </w:tcPr>
          <w:p w14:paraId="12EF26D4" w14:textId="77777777" w:rsidR="005409D5" w:rsidRDefault="005409D5"/>
        </w:tc>
      </w:tr>
    </w:tbl>
    <w:p w14:paraId="12EF26D6" w14:textId="77777777" w:rsidR="005409D5" w:rsidRDefault="005409D5">
      <w:pPr>
        <w:pStyle w:val="Standard"/>
        <w:spacing w:after="105"/>
        <w:ind w:left="108" w:firstLine="0"/>
      </w:pPr>
    </w:p>
    <w:p w14:paraId="12EF26D7" w14:textId="77777777" w:rsidR="005409D5" w:rsidRDefault="003E120B">
      <w:pPr>
        <w:pStyle w:val="Standard"/>
        <w:spacing w:after="105"/>
        <w:ind w:left="0" w:firstLine="0"/>
        <w:rPr>
          <w:rFonts w:ascii="Arial" w:hAnsi="Arial"/>
          <w:b/>
          <w:bCs/>
          <w:sz w:val="24"/>
          <w:szCs w:val="24"/>
          <w:u w:val="single"/>
        </w:rPr>
      </w:pPr>
      <w:r>
        <w:rPr>
          <w:rFonts w:ascii="Arial" w:hAnsi="Arial"/>
          <w:b/>
          <w:bCs/>
          <w:sz w:val="24"/>
          <w:szCs w:val="24"/>
          <w:u w:val="single"/>
        </w:rPr>
        <w:t>Exercice 1</w:t>
      </w:r>
    </w:p>
    <w:p w14:paraId="12EF26D8" w14:textId="77777777" w:rsidR="005409D5" w:rsidRDefault="003E120B">
      <w:pPr>
        <w:pStyle w:val="Standard"/>
        <w:spacing w:after="105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Dans le graphique ci-dessous :</w:t>
      </w:r>
    </w:p>
    <w:p w14:paraId="12EF26D9" w14:textId="77777777" w:rsidR="005409D5" w:rsidRDefault="003E120B">
      <w:pPr>
        <w:pStyle w:val="Standard"/>
        <w:spacing w:after="105"/>
        <w:ind w:left="0" w:firstLine="0"/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7" behindDoc="0" locked="0" layoutInCell="1" allowOverlap="1" wp14:anchorId="12EF26BC" wp14:editId="12EF26BD">
            <wp:simplePos x="0" y="0"/>
            <wp:positionH relativeFrom="column">
              <wp:posOffset>3037316</wp:posOffset>
            </wp:positionH>
            <wp:positionV relativeFrom="paragraph">
              <wp:posOffset>110523</wp:posOffset>
            </wp:positionV>
            <wp:extent cx="3780358" cy="2422803"/>
            <wp:effectExtent l="0" t="0" r="0" b="0"/>
            <wp:wrapNone/>
            <wp:docPr id="1378071244" name="Image avec transparenc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0358" cy="24228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 xml:space="preserve">Entourer </w:t>
      </w:r>
      <w:r>
        <w:rPr>
          <w:rFonts w:ascii="Arial" w:hAnsi="Arial" w:cs="Arial"/>
          <w:sz w:val="24"/>
          <w:szCs w:val="24"/>
        </w:rPr>
        <w:t>les vecteurs en bleu.</w:t>
      </w:r>
    </w:p>
    <w:p w14:paraId="12EF26DA" w14:textId="77777777" w:rsidR="005409D5" w:rsidRDefault="003E120B">
      <w:pPr>
        <w:pStyle w:val="Standard"/>
        <w:spacing w:after="105"/>
        <w:ind w:left="0" w:firstLine="0"/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 xml:space="preserve"> Entourer </w:t>
      </w:r>
      <w:r>
        <w:rPr>
          <w:rFonts w:ascii="Arial" w:hAnsi="Arial" w:cs="Arial"/>
          <w:sz w:val="24"/>
          <w:szCs w:val="24"/>
        </w:rPr>
        <w:t>en vert le vecteur qui a pour :</w:t>
      </w:r>
    </w:p>
    <w:p w14:paraId="12EF26DB" w14:textId="77777777" w:rsidR="005409D5" w:rsidRDefault="003E120B">
      <w:pPr>
        <w:pStyle w:val="Standard"/>
        <w:spacing w:after="105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direction : verticale ;</w:t>
      </w:r>
    </w:p>
    <w:p w14:paraId="12EF26DC" w14:textId="77777777" w:rsidR="005409D5" w:rsidRDefault="003E120B">
      <w:pPr>
        <w:pStyle w:val="Standard"/>
        <w:spacing w:after="105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sens : du haut vers le bas</w:t>
      </w:r>
    </w:p>
    <w:p w14:paraId="12EF26DD" w14:textId="77777777" w:rsidR="005409D5" w:rsidRDefault="003E120B">
      <w:pPr>
        <w:pStyle w:val="Standard"/>
        <w:spacing w:after="105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norme : 3 unités</w:t>
      </w:r>
    </w:p>
    <w:p w14:paraId="12EF26DE" w14:textId="77777777" w:rsidR="005409D5" w:rsidRDefault="005409D5">
      <w:pPr>
        <w:pStyle w:val="Standard"/>
        <w:spacing w:after="105"/>
        <w:ind w:left="0" w:firstLine="0"/>
        <w:rPr>
          <w:rFonts w:ascii="Arial" w:hAnsi="Arial" w:cs="Arial"/>
          <w:sz w:val="24"/>
          <w:szCs w:val="24"/>
        </w:rPr>
      </w:pPr>
    </w:p>
    <w:p w14:paraId="12EF26DF" w14:textId="77777777" w:rsidR="005409D5" w:rsidRDefault="005409D5">
      <w:pPr>
        <w:pStyle w:val="Standard"/>
        <w:spacing w:after="105"/>
        <w:ind w:left="0" w:firstLine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2EF26E0" w14:textId="77777777" w:rsidR="005409D5" w:rsidRDefault="005409D5">
      <w:pPr>
        <w:pStyle w:val="Standard"/>
        <w:spacing w:after="105"/>
        <w:ind w:left="0" w:firstLine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2EF26E1" w14:textId="77777777" w:rsidR="005409D5" w:rsidRDefault="005409D5">
      <w:pPr>
        <w:pStyle w:val="Standard"/>
        <w:spacing w:after="105"/>
        <w:ind w:left="0" w:firstLine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2EF26E2" w14:textId="77777777" w:rsidR="005409D5" w:rsidRDefault="005409D5">
      <w:pPr>
        <w:pStyle w:val="Standard"/>
        <w:spacing w:after="105"/>
        <w:ind w:left="0" w:firstLine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2EF26E3" w14:textId="77777777" w:rsidR="005409D5" w:rsidRDefault="005409D5">
      <w:pPr>
        <w:pStyle w:val="Standard"/>
        <w:spacing w:after="105"/>
        <w:ind w:left="0" w:firstLine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2EF26E4" w14:textId="77777777" w:rsidR="005409D5" w:rsidRDefault="005409D5">
      <w:pPr>
        <w:pStyle w:val="Standard"/>
        <w:spacing w:after="105"/>
        <w:ind w:left="0" w:firstLine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2EF26E5" w14:textId="77777777" w:rsidR="005409D5" w:rsidRDefault="003E120B">
      <w:pPr>
        <w:pStyle w:val="Standard"/>
        <w:spacing w:after="105"/>
        <w:ind w:left="0" w:firstLine="0"/>
      </w:pPr>
      <w:r>
        <w:rPr>
          <w:rFonts w:ascii="Arial" w:hAnsi="Arial" w:cs="Arial"/>
          <w:b/>
          <w:bCs/>
          <w:sz w:val="24"/>
          <w:szCs w:val="24"/>
          <w:u w:val="single"/>
        </w:rPr>
        <w:t>Exercice 2</w:t>
      </w:r>
    </w:p>
    <w:p w14:paraId="12EF26E6" w14:textId="77777777" w:rsidR="005409D5" w:rsidRDefault="003E120B">
      <w:pPr>
        <w:pStyle w:val="Standard"/>
        <w:spacing w:line="360" w:lineRule="auto"/>
        <w:ind w:left="103"/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F26BF" wp14:editId="12EF26C0">
                <wp:simplePos x="0" y="0"/>
                <wp:positionH relativeFrom="column">
                  <wp:posOffset>6839</wp:posOffset>
                </wp:positionH>
                <wp:positionV relativeFrom="paragraph">
                  <wp:posOffset>127083</wp:posOffset>
                </wp:positionV>
                <wp:extent cx="3303270" cy="2809878"/>
                <wp:effectExtent l="0" t="0" r="11430" b="9522"/>
                <wp:wrapNone/>
                <wp:docPr id="1391143635" name="Cadr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3270" cy="28098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12EF26C7" w14:textId="77777777" w:rsidR="005409D5" w:rsidRDefault="003E120B">
                            <w:pPr>
                              <w:spacing w:line="360" w:lineRule="auto"/>
                            </w:pPr>
                            <w:r>
                              <w:rPr>
                                <w:rFonts w:ascii="Arial" w:hAnsi="Arial"/>
                              </w:rPr>
                              <w:t>Sur la figure, plusieurs vecteurs sont tracés.</w:t>
                            </w:r>
                          </w:p>
                          <w:p w14:paraId="12EF26C8" w14:textId="77777777" w:rsidR="005409D5" w:rsidRDefault="003E120B">
                            <w:pPr>
                              <w:spacing w:line="360" w:lineRule="auto"/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</w:rPr>
                              <w:t>Repérer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2 vecteurs qui ont :</w:t>
                            </w:r>
                          </w:p>
                          <w:p w14:paraId="12EF26C9" w14:textId="77777777" w:rsidR="005409D5" w:rsidRDefault="003E120B">
                            <w:pPr>
                              <w:spacing w:line="360" w:lineRule="auto"/>
                            </w:pPr>
                            <w:r>
                              <w:rPr>
                                <w:rFonts w:ascii="Arial" w:hAnsi="Arial"/>
                              </w:rPr>
                              <w:t>- la même direction : ……………………………………………………….</w:t>
                            </w:r>
                          </w:p>
                          <w:p w14:paraId="12EF26CA" w14:textId="77777777" w:rsidR="005409D5" w:rsidRDefault="003E120B">
                            <w:pPr>
                              <w:spacing w:line="360" w:lineRule="auto"/>
                            </w:pPr>
                            <w:r>
                              <w:rPr>
                                <w:rFonts w:ascii="Arial" w:hAnsi="Arial"/>
                              </w:rPr>
                              <w:t>- le même sens : …………………………………………………………….</w:t>
                            </w:r>
                          </w:p>
                          <w:p w14:paraId="12EF26CB" w14:textId="77777777" w:rsidR="005409D5" w:rsidRDefault="003E120B">
                            <w:pPr>
                              <w:spacing w:line="360" w:lineRule="auto"/>
                            </w:pPr>
                            <w:r>
                              <w:rPr>
                                <w:rFonts w:ascii="Arial" w:hAnsi="Arial"/>
                              </w:rPr>
                              <w:t>- la même longueur : ……………………………………………………</w:t>
                            </w:r>
                          </w:p>
                          <w:p w14:paraId="12EF26CC" w14:textId="77777777" w:rsidR="005409D5" w:rsidRDefault="003E120B">
                            <w:pPr>
                              <w:spacing w:line="360" w:lineRule="auto"/>
                            </w:pPr>
                            <w:r>
                              <w:rPr>
                                <w:rFonts w:ascii="Arial" w:hAnsi="Arial"/>
                              </w:rPr>
                              <w:t>- la même direction et un sens contraire : ………………………………………………………</w:t>
                            </w:r>
                          </w:p>
                          <w:p w14:paraId="12EF26CD" w14:textId="77777777" w:rsidR="005409D5" w:rsidRDefault="005409D5">
                            <w:pPr>
                              <w:spacing w:line="360" w:lineRule="auto"/>
                            </w:pPr>
                          </w:p>
                        </w:txbxContent>
                      </wps:txbx>
                      <wps:bodyPr vert="horz" wrap="non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EF26BF" id="_x0000_t202" coordsize="21600,21600" o:spt="202" path="m,l,21600r21600,l21600,xe">
                <v:stroke joinstyle="miter"/>
                <v:path gradientshapeok="t" o:connecttype="rect"/>
              </v:shapetype>
              <v:shape id="Cadre de texte 1" o:spid="_x0000_s1026" type="#_x0000_t202" style="position:absolute;left:0;text-align:left;margin-left:.55pt;margin-top:10pt;width:260.1pt;height:221.2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" filled="f" stroked="f">
                <v:textbox inset="0,0,0,0">
                  <w:txbxContent>
                    <w:p w14:paraId="12EF26C7" w14:textId="77777777" w:rsidR="005409D5" w:rsidRDefault="003E120B">
                      <w:pPr>
                        <w:spacing w:line="360" w:lineRule="auto"/>
                      </w:pPr>
                      <w:r>
                        <w:rPr>
                          <w:rFonts w:ascii="Arial" w:hAnsi="Arial"/>
                        </w:rPr>
                        <w:t>Sur la figure, plusieurs vecteurs sont tracés.</w:t>
                      </w:r>
                    </w:p>
                    <w:p w14:paraId="12EF26C8" w14:textId="77777777" w:rsidR="005409D5" w:rsidRDefault="003E120B">
                      <w:pPr>
                        <w:spacing w:line="360" w:lineRule="auto"/>
                      </w:pPr>
                      <w:r>
                        <w:rPr>
                          <w:rFonts w:ascii="Arial" w:hAnsi="Arial"/>
                          <w:b/>
                          <w:bCs/>
                        </w:rPr>
                        <w:t>Repérer</w:t>
                      </w:r>
                      <w:r>
                        <w:rPr>
                          <w:rFonts w:ascii="Arial" w:hAnsi="Arial"/>
                        </w:rPr>
                        <w:t xml:space="preserve"> 2 vecteurs qui ont :</w:t>
                      </w:r>
                    </w:p>
                    <w:p w14:paraId="12EF26C9" w14:textId="77777777" w:rsidR="005409D5" w:rsidRDefault="003E120B">
                      <w:pPr>
                        <w:spacing w:line="360" w:lineRule="auto"/>
                      </w:pPr>
                      <w:r>
                        <w:rPr>
                          <w:rFonts w:ascii="Arial" w:hAnsi="Arial"/>
                        </w:rPr>
                        <w:t>- la même direction : ……………………………………………………….</w:t>
                      </w:r>
                    </w:p>
                    <w:p w14:paraId="12EF26CA" w14:textId="77777777" w:rsidR="005409D5" w:rsidRDefault="003E120B">
                      <w:pPr>
                        <w:spacing w:line="360" w:lineRule="auto"/>
                      </w:pPr>
                      <w:r>
                        <w:rPr>
                          <w:rFonts w:ascii="Arial" w:hAnsi="Arial"/>
                        </w:rPr>
                        <w:t>- le même sens : …………………………………………………………….</w:t>
                      </w:r>
                    </w:p>
                    <w:p w14:paraId="12EF26CB" w14:textId="77777777" w:rsidR="005409D5" w:rsidRDefault="003E120B">
                      <w:pPr>
                        <w:spacing w:line="360" w:lineRule="auto"/>
                      </w:pPr>
                      <w:r>
                        <w:rPr>
                          <w:rFonts w:ascii="Arial" w:hAnsi="Arial"/>
                        </w:rPr>
                        <w:t>- la même longueur : ……………………………………………………</w:t>
                      </w:r>
                    </w:p>
                    <w:p w14:paraId="12EF26CC" w14:textId="77777777" w:rsidR="005409D5" w:rsidRDefault="003E120B">
                      <w:pPr>
                        <w:spacing w:line="360" w:lineRule="auto"/>
                      </w:pPr>
                      <w:r>
                        <w:rPr>
                          <w:rFonts w:ascii="Arial" w:hAnsi="Arial"/>
                        </w:rPr>
                        <w:t>- la même direction et un sens contraire : ………………………………………………………</w:t>
                      </w:r>
                    </w:p>
                    <w:p w14:paraId="12EF26CD" w14:textId="77777777" w:rsidR="005409D5" w:rsidRDefault="005409D5">
                      <w:pPr>
                        <w:spacing w:line="360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2EF26C1" wp14:editId="12EF26C2">
            <wp:simplePos x="0" y="0"/>
            <wp:positionH relativeFrom="column">
              <wp:posOffset>3442322</wp:posOffset>
            </wp:positionH>
            <wp:positionV relativeFrom="paragraph">
              <wp:posOffset>-53282</wp:posOffset>
            </wp:positionV>
            <wp:extent cx="3171962" cy="2857682"/>
            <wp:effectExtent l="0" t="0" r="9388" b="0"/>
            <wp:wrapSquare wrapText="bothSides"/>
            <wp:docPr id="159980359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1962" cy="285768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2EF26E7" w14:textId="77777777" w:rsidR="005409D5" w:rsidRDefault="005409D5">
      <w:pPr>
        <w:pStyle w:val="Standard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12EF26E8" w14:textId="77777777" w:rsidR="005409D5" w:rsidRDefault="005409D5">
      <w:pPr>
        <w:pStyle w:val="Standard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12EF26E9" w14:textId="77777777" w:rsidR="005409D5" w:rsidRDefault="005409D5">
      <w:pPr>
        <w:pStyle w:val="Standard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12EF26EA" w14:textId="77777777" w:rsidR="005409D5" w:rsidRDefault="005409D5">
      <w:pPr>
        <w:pStyle w:val="Standard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12EF26EB" w14:textId="77777777" w:rsidR="005409D5" w:rsidRDefault="005409D5">
      <w:pPr>
        <w:pStyle w:val="Standard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12EF26EC" w14:textId="77777777" w:rsidR="005409D5" w:rsidRDefault="005409D5">
      <w:pPr>
        <w:pStyle w:val="Standard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12EF26ED" w14:textId="77777777" w:rsidR="005409D5" w:rsidRDefault="005409D5">
      <w:pPr>
        <w:pStyle w:val="Standard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12EF26EE" w14:textId="77777777" w:rsidR="005409D5" w:rsidRDefault="005409D5">
      <w:pPr>
        <w:pStyle w:val="Standard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12EF26EF" w14:textId="77777777" w:rsidR="005409D5" w:rsidRDefault="005409D5">
      <w:pPr>
        <w:pStyle w:val="Standard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12EF26F0" w14:textId="77777777" w:rsidR="005409D5" w:rsidRDefault="005409D5">
      <w:pPr>
        <w:pStyle w:val="Standard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12EF26F1" w14:textId="77777777" w:rsidR="005409D5" w:rsidRDefault="005409D5">
      <w:pPr>
        <w:pStyle w:val="Titre1"/>
        <w:ind w:left="0" w:firstLine="0"/>
        <w:rPr>
          <w:rFonts w:ascii="Arial" w:hAnsi="Arial" w:cs="Arial"/>
          <w:sz w:val="24"/>
          <w:szCs w:val="24"/>
        </w:rPr>
      </w:pPr>
    </w:p>
    <w:p w14:paraId="12EF26F2" w14:textId="77777777" w:rsidR="005409D5" w:rsidRDefault="005409D5">
      <w:pPr>
        <w:pageBreakBefore/>
      </w:pPr>
    </w:p>
    <w:p w14:paraId="12EF26F3" w14:textId="77777777" w:rsidR="005409D5" w:rsidRDefault="003E120B">
      <w:pPr>
        <w:pStyle w:val="Titre1"/>
        <w:ind w:left="0" w:firstLine="0"/>
      </w:pPr>
      <w:r>
        <w:rPr>
          <w:rFonts w:ascii="Arial" w:hAnsi="Arial" w:cs="Arial"/>
          <w:sz w:val="24"/>
          <w:szCs w:val="24"/>
        </w:rPr>
        <w:t>Exercice 3</w:t>
      </w:r>
    </w:p>
    <w:p w14:paraId="12EF26F4" w14:textId="77777777" w:rsidR="005409D5" w:rsidRDefault="003E120B">
      <w:pPr>
        <w:pStyle w:val="Standard"/>
        <w:spacing w:before="52" w:after="39"/>
        <w:ind w:left="0" w:firstLine="0"/>
        <w:rPr>
          <w:rFonts w:ascii="Arial" w:hAnsi="Arial"/>
        </w:rPr>
      </w:pPr>
      <w:r>
        <w:rPr>
          <w:rFonts w:ascii="Arial" w:hAnsi="Arial"/>
        </w:rPr>
        <w:t>Ces affirmations sont-elles vraies ou fausses ? Si l’affirmation est fausse, corrigez la ;</w:t>
      </w:r>
    </w:p>
    <w:tbl>
      <w:tblPr>
        <w:tblW w:w="11005" w:type="dxa"/>
        <w:tblInd w:w="6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3"/>
        <w:gridCol w:w="8837"/>
        <w:gridCol w:w="850"/>
        <w:gridCol w:w="855"/>
      </w:tblGrid>
      <w:tr w:rsidR="005409D5" w14:paraId="12EF26F8" w14:textId="77777777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9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6F5" w14:textId="77777777" w:rsidR="005409D5" w:rsidRDefault="005409D5">
            <w:pPr>
              <w:pStyle w:val="TableParagraph"/>
              <w:widowControl w:val="0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6F6" w14:textId="77777777" w:rsidR="005409D5" w:rsidRDefault="003E120B">
            <w:pPr>
              <w:pStyle w:val="TableParagraph"/>
              <w:widowControl w:val="0"/>
              <w:spacing w:before="29" w:after="0"/>
              <w:ind w:left="157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VRAI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6F7" w14:textId="77777777" w:rsidR="005409D5" w:rsidRDefault="003E120B">
            <w:pPr>
              <w:pStyle w:val="TableParagraph"/>
              <w:widowControl w:val="0"/>
              <w:spacing w:before="29" w:after="0"/>
              <w:ind w:left="126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FAUX</w:t>
            </w:r>
          </w:p>
        </w:tc>
      </w:tr>
      <w:tr w:rsidR="005409D5" w14:paraId="12EF26FF" w14:textId="77777777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6F9" w14:textId="77777777" w:rsidR="005409D5" w:rsidRDefault="003E120B">
            <w:pPr>
              <w:pStyle w:val="TableParagraph"/>
              <w:widowControl w:val="0"/>
              <w:spacing w:before="169" w:after="0"/>
              <w:ind w:left="105" w:firstLine="0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1</w:t>
            </w:r>
          </w:p>
        </w:tc>
        <w:tc>
          <w:tcPr>
            <w:tcW w:w="8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6FA" w14:textId="77777777" w:rsidR="005409D5" w:rsidRDefault="003E120B">
            <w:pPr>
              <w:pStyle w:val="TableParagraph"/>
              <w:widowControl w:val="0"/>
              <w:spacing w:before="169" w:after="0"/>
              <w:ind w:left="105" w:firstLine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Pour définir un vecteur on a besoin de deux caractéristiques uniquement.</w:t>
            </w:r>
          </w:p>
          <w:p w14:paraId="12EF26FB" w14:textId="77777777" w:rsidR="005409D5" w:rsidRDefault="005409D5">
            <w:pPr>
              <w:pStyle w:val="TableParagraph"/>
              <w:widowControl w:val="0"/>
              <w:spacing w:before="169" w:after="0"/>
              <w:ind w:left="105" w:firstLine="0"/>
              <w:rPr>
                <w:rFonts w:ascii="Arial" w:hAnsi="Arial"/>
                <w:sz w:val="24"/>
              </w:rPr>
            </w:pPr>
          </w:p>
          <w:p w14:paraId="12EF26FC" w14:textId="77777777" w:rsidR="005409D5" w:rsidRDefault="005409D5">
            <w:pPr>
              <w:pStyle w:val="TableParagraph"/>
              <w:widowControl w:val="0"/>
              <w:spacing w:before="169" w:after="0"/>
              <w:ind w:left="105" w:firstLine="0"/>
              <w:rPr>
                <w:rFonts w:ascii="Arial" w:hAnsi="Arial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6FD" w14:textId="77777777" w:rsidR="005409D5" w:rsidRDefault="005409D5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6FE" w14:textId="77777777" w:rsidR="005409D5" w:rsidRDefault="005409D5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</w:tc>
      </w:tr>
      <w:tr w:rsidR="005409D5" w14:paraId="12EF2706" w14:textId="77777777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700" w14:textId="77777777" w:rsidR="005409D5" w:rsidRDefault="003E120B">
            <w:pPr>
              <w:pStyle w:val="TableParagraph"/>
              <w:widowControl w:val="0"/>
              <w:spacing w:before="169" w:after="0"/>
              <w:ind w:left="105" w:firstLine="0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2</w:t>
            </w:r>
          </w:p>
        </w:tc>
        <w:tc>
          <w:tcPr>
            <w:tcW w:w="8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701" w14:textId="77777777" w:rsidR="005409D5" w:rsidRDefault="003E120B">
            <w:pPr>
              <w:pStyle w:val="TableParagraph"/>
              <w:widowControl w:val="0"/>
              <w:tabs>
                <w:tab w:val="left" w:pos="5806"/>
                <w:tab w:val="left" w:pos="8388"/>
              </w:tabs>
              <w:spacing w:before="62" w:after="0"/>
              <w:ind w:left="105" w:firstLine="0"/>
            </w:pPr>
            <w:r>
              <w:rPr>
                <w:rFonts w:ascii="Arial" w:hAnsi="Arial"/>
                <w:sz w:val="24"/>
              </w:rPr>
              <w:t>Le</w:t>
            </w:r>
            <w:r>
              <w:rPr>
                <w:rFonts w:ascii="Arial" w:hAnsi="Arial"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v</w:t>
            </w:r>
            <w:r>
              <w:rPr>
                <w:rFonts w:ascii="Arial" w:hAnsi="Arial"/>
                <w:spacing w:val="-1"/>
                <w:sz w:val="24"/>
              </w:rPr>
              <w:t>ec</w:t>
            </w:r>
            <w:r>
              <w:rPr>
                <w:rFonts w:ascii="Arial" w:hAnsi="Arial"/>
                <w:sz w:val="24"/>
              </w:rPr>
              <w:t>t</w:t>
            </w:r>
            <w:r>
              <w:rPr>
                <w:rFonts w:ascii="Arial" w:hAnsi="Arial"/>
                <w:spacing w:val="-1"/>
                <w:sz w:val="24"/>
              </w:rPr>
              <w:t>e</w:t>
            </w:r>
            <w:r>
              <w:rPr>
                <w:rFonts w:ascii="Arial" w:hAnsi="Arial"/>
                <w:sz w:val="24"/>
              </w:rPr>
              <w:t xml:space="preserve">ur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</m:t>
                  </m:r>
                </m:e>
              </m:acc>
            </m:oMath>
            <w:r>
              <w:rPr>
                <w:rFonts w:ascii="Arial" w:hAnsi="Arial"/>
                <w:spacing w:val="13"/>
                <w:position w:val="5"/>
                <w:sz w:val="24"/>
              </w:rPr>
              <w:t xml:space="preserve"> </w:t>
            </w:r>
            <w:r>
              <w:rPr>
                <w:rFonts w:ascii="Arial" w:hAnsi="Arial"/>
                <w:spacing w:val="-1"/>
                <w:sz w:val="24"/>
              </w:rPr>
              <w:t>c</w:t>
            </w:r>
            <w:r>
              <w:rPr>
                <w:rFonts w:ascii="Arial" w:hAnsi="Arial"/>
                <w:sz w:val="24"/>
              </w:rPr>
              <w:t>i-</w:t>
            </w:r>
            <w:r>
              <w:rPr>
                <w:rFonts w:ascii="Arial" w:hAnsi="Arial"/>
                <w:spacing w:val="-1"/>
                <w:sz w:val="24"/>
              </w:rPr>
              <w:t>c</w:t>
            </w:r>
            <w:r>
              <w:rPr>
                <w:rFonts w:ascii="Arial" w:hAnsi="Arial"/>
                <w:sz w:val="24"/>
              </w:rPr>
              <w:t>on</w:t>
            </w:r>
            <w:r>
              <w:rPr>
                <w:rFonts w:ascii="Arial" w:hAnsi="Arial"/>
                <w:spacing w:val="-1"/>
                <w:sz w:val="24"/>
              </w:rPr>
              <w:t>t</w:t>
            </w:r>
            <w:r>
              <w:rPr>
                <w:rFonts w:ascii="Arial" w:hAnsi="Arial"/>
                <w:sz w:val="24"/>
              </w:rPr>
              <w:t>re</w:t>
            </w:r>
            <w:r>
              <w:rPr>
                <w:rFonts w:ascii="Arial" w:hAnsi="Arial"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</w:t>
            </w:r>
            <w:r>
              <w:rPr>
                <w:rFonts w:ascii="Arial" w:hAnsi="Arial"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pour d</w:t>
            </w:r>
            <w:r>
              <w:rPr>
                <w:rFonts w:ascii="Arial" w:hAnsi="Arial"/>
                <w:spacing w:val="-1"/>
                <w:sz w:val="24"/>
              </w:rPr>
              <w:t>i</w:t>
            </w:r>
            <w:r>
              <w:rPr>
                <w:rFonts w:ascii="Arial" w:hAnsi="Arial"/>
                <w:sz w:val="24"/>
              </w:rPr>
              <w:t>r</w:t>
            </w:r>
            <w:r>
              <w:rPr>
                <w:rFonts w:ascii="Arial" w:hAnsi="Arial"/>
                <w:spacing w:val="-1"/>
                <w:sz w:val="24"/>
              </w:rPr>
              <w:t>ec</w:t>
            </w:r>
            <w:r>
              <w:rPr>
                <w:rFonts w:ascii="Arial" w:hAnsi="Arial"/>
                <w:sz w:val="24"/>
              </w:rPr>
              <w:t>tion la g</w:t>
            </w:r>
            <w:r>
              <w:rPr>
                <w:rFonts w:ascii="Arial" w:hAnsi="Arial"/>
                <w:spacing w:val="-1"/>
                <w:sz w:val="24"/>
              </w:rPr>
              <w:t>a</w:t>
            </w:r>
            <w:r>
              <w:rPr>
                <w:rFonts w:ascii="Arial" w:hAnsi="Arial"/>
                <w:sz w:val="24"/>
              </w:rPr>
              <w:t>u</w:t>
            </w:r>
            <w:r>
              <w:rPr>
                <w:rFonts w:ascii="Arial" w:hAnsi="Arial"/>
                <w:spacing w:val="-1"/>
                <w:sz w:val="24"/>
              </w:rPr>
              <w:t>c</w:t>
            </w:r>
            <w:r>
              <w:rPr>
                <w:rFonts w:ascii="Arial" w:hAnsi="Arial"/>
                <w:sz w:val="24"/>
              </w:rPr>
              <w:t>he.</w:t>
            </w:r>
          </w:p>
          <w:p w14:paraId="12EF2702" w14:textId="77777777" w:rsidR="005409D5" w:rsidRDefault="003E120B">
            <w:pPr>
              <w:pStyle w:val="TableParagraph"/>
              <w:widowControl w:val="0"/>
              <w:tabs>
                <w:tab w:val="left" w:pos="5806"/>
                <w:tab w:val="left" w:pos="8388"/>
              </w:tabs>
              <w:spacing w:before="62" w:after="0"/>
              <w:ind w:left="105" w:firstLine="0"/>
            </w:pPr>
            <w:r>
              <w:rPr>
                <w:rFonts w:ascii="Arial" w:hAnsi="Arial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8" behindDoc="0" locked="0" layoutInCell="1" allowOverlap="1" wp14:anchorId="12EF26C3" wp14:editId="12EF26C4">
                      <wp:simplePos x="0" y="0"/>
                      <wp:positionH relativeFrom="column">
                        <wp:posOffset>3654363</wp:posOffset>
                      </wp:positionH>
                      <wp:positionV relativeFrom="paragraph">
                        <wp:posOffset>5760</wp:posOffset>
                      </wp:positionV>
                      <wp:extent cx="1689097" cy="0"/>
                      <wp:effectExtent l="38100" t="133350" r="0" b="133350"/>
                      <wp:wrapNone/>
                      <wp:docPr id="734898960" name="Ligne horizonta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8909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6356" cap="flat">
                                <a:solidFill>
                                  <a:srgbClr val="111111"/>
                                </a:solidFill>
                                <a:prstDash val="solid"/>
                                <a:miter/>
                                <a:tailEnd type="arrow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A4EB68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Ligne horizontale 2" o:spid="_x0000_s1026" type="#_x0000_t32" style="position:absolute;margin-left:287.75pt;margin-top:.45pt;width:133pt;height:0;flip:x;z-index: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" strokecolor="#111" strokeweight="1.0099mm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Arial" w:hAnsi="Arial"/>
                <w:sz w:val="24"/>
              </w:rPr>
              <w:tab/>
            </w:r>
            <w:r>
              <w:rPr>
                <w:rFonts w:ascii="Arial" w:hAnsi="Arial"/>
                <w:b/>
                <w:w w:val="99"/>
                <w:position w:val="5"/>
                <w:sz w:val="28"/>
              </w:rPr>
              <w:t>B</w:t>
            </w:r>
            <w:r>
              <w:rPr>
                <w:rFonts w:ascii="Arial" w:hAnsi="Arial"/>
                <w:b/>
                <w:position w:val="5"/>
                <w:sz w:val="28"/>
              </w:rPr>
              <w:tab/>
            </w:r>
            <w:r>
              <w:rPr>
                <w:rFonts w:ascii="Arial" w:hAnsi="Arial"/>
                <w:b/>
                <w:w w:val="99"/>
                <w:position w:val="8"/>
                <w:sz w:val="28"/>
              </w:rPr>
              <w:t>A</w:t>
            </w:r>
          </w:p>
          <w:p w14:paraId="12EF2703" w14:textId="77777777" w:rsidR="005409D5" w:rsidRDefault="005409D5">
            <w:pPr>
              <w:pStyle w:val="TableParagraph"/>
              <w:widowControl w:val="0"/>
              <w:tabs>
                <w:tab w:val="left" w:pos="5806"/>
                <w:tab w:val="left" w:pos="8388"/>
              </w:tabs>
              <w:spacing w:before="62" w:after="0"/>
              <w:ind w:left="105" w:firstLine="0"/>
              <w:rPr>
                <w:rFonts w:ascii="Arial" w:hAnsi="Arial"/>
                <w:b/>
                <w:w w:val="99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704" w14:textId="77777777" w:rsidR="005409D5" w:rsidRDefault="005409D5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705" w14:textId="77777777" w:rsidR="005409D5" w:rsidRDefault="005409D5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</w:tc>
      </w:tr>
      <w:tr w:rsidR="005409D5" w14:paraId="12EF270D" w14:textId="77777777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707" w14:textId="77777777" w:rsidR="005409D5" w:rsidRDefault="003E120B">
            <w:pPr>
              <w:pStyle w:val="TableParagraph"/>
              <w:widowControl w:val="0"/>
              <w:spacing w:before="174" w:after="0"/>
              <w:ind w:left="105" w:firstLine="0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3</w:t>
            </w:r>
          </w:p>
        </w:tc>
        <w:tc>
          <w:tcPr>
            <w:tcW w:w="8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708" w14:textId="77777777" w:rsidR="005409D5" w:rsidRDefault="003E120B">
            <w:pPr>
              <w:pStyle w:val="TableParagraph"/>
              <w:widowControl w:val="0"/>
              <w:spacing w:before="174" w:after="0"/>
              <w:ind w:left="0" w:firstLine="0"/>
            </w:pPr>
            <w:r>
              <w:rPr>
                <w:rFonts w:ascii="Arial" w:hAnsi="Arial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 wp14:anchorId="12EF26C5" wp14:editId="12EF26C6">
                      <wp:simplePos x="0" y="0"/>
                      <wp:positionH relativeFrom="column">
                        <wp:posOffset>3577315</wp:posOffset>
                      </wp:positionH>
                      <wp:positionV relativeFrom="paragraph">
                        <wp:posOffset>262441</wp:posOffset>
                      </wp:positionV>
                      <wp:extent cx="1689738" cy="0"/>
                      <wp:effectExtent l="38100" t="133350" r="0" b="133350"/>
                      <wp:wrapNone/>
                      <wp:docPr id="2143098876" name="Ligne horizont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8973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6356" cap="flat">
                                <a:solidFill>
                                  <a:srgbClr val="111111"/>
                                </a:solidFill>
                                <a:prstDash val="solid"/>
                                <a:miter/>
                                <a:tailEnd type="arrow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E0A0CF" id="Ligne horizontale 1" o:spid="_x0000_s1026" type="#_x0000_t32" style="position:absolute;margin-left:281.7pt;margin-top:20.65pt;width:133.05pt;height:0;flip:x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" strokecolor="#111" strokeweight="1.0099mm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Arial" w:hAnsi="Arial"/>
                <w:sz w:val="24"/>
              </w:rPr>
              <w:t xml:space="preserve"> La direction du vecteur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</m:t>
                  </m:r>
                </m:e>
              </m:acc>
            </m:oMath>
            <w:r>
              <w:rPr>
                <w:rFonts w:ascii="Arial" w:hAnsi="Arial"/>
                <w:sz w:val="24"/>
              </w:rPr>
              <w:t xml:space="preserve"> est horizontale</w:t>
            </w:r>
          </w:p>
          <w:p w14:paraId="12EF2709" w14:textId="77777777" w:rsidR="005409D5" w:rsidRDefault="003E120B">
            <w:pPr>
              <w:pStyle w:val="TableParagraph"/>
              <w:widowControl w:val="0"/>
              <w:spacing w:before="174" w:after="0"/>
              <w:ind w:left="0" w:firstLine="0"/>
            </w:pPr>
            <w:r>
              <w:rPr>
                <w:rFonts w:ascii="Arial" w:hAnsi="Arial"/>
                <w:sz w:val="24"/>
              </w:rPr>
              <w:t xml:space="preserve">                                                                                     </w:t>
            </w:r>
            <w:r>
              <w:rPr>
                <w:rFonts w:ascii="Arial" w:hAnsi="Arial"/>
                <w:b/>
                <w:bCs/>
                <w:sz w:val="24"/>
              </w:rPr>
              <w:t>B                                     A</w:t>
            </w:r>
          </w:p>
          <w:p w14:paraId="12EF270A" w14:textId="77777777" w:rsidR="005409D5" w:rsidRDefault="005409D5">
            <w:pPr>
              <w:pStyle w:val="TableParagraph"/>
              <w:widowControl w:val="0"/>
              <w:spacing w:before="174" w:after="0"/>
              <w:ind w:left="0" w:firstLine="0"/>
              <w:rPr>
                <w:rFonts w:ascii="Arial" w:hAnsi="Arial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70B" w14:textId="77777777" w:rsidR="005409D5" w:rsidRDefault="005409D5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70C" w14:textId="77777777" w:rsidR="005409D5" w:rsidRDefault="005409D5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</w:tc>
      </w:tr>
      <w:tr w:rsidR="005409D5" w14:paraId="12EF2714" w14:textId="77777777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70E" w14:textId="77777777" w:rsidR="005409D5" w:rsidRDefault="003E120B">
            <w:pPr>
              <w:pStyle w:val="TableParagraph"/>
              <w:widowControl w:val="0"/>
              <w:spacing w:before="174" w:after="0"/>
              <w:ind w:left="105" w:firstLine="0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4</w:t>
            </w:r>
          </w:p>
        </w:tc>
        <w:tc>
          <w:tcPr>
            <w:tcW w:w="8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70F" w14:textId="77777777" w:rsidR="005409D5" w:rsidRDefault="003E120B">
            <w:pPr>
              <w:pStyle w:val="TableParagraph"/>
              <w:widowControl w:val="0"/>
              <w:spacing w:before="174" w:after="0"/>
              <w:ind w:left="0" w:firstLine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 Changer le sens d’un vecteur </w:t>
            </w:r>
            <w:r>
              <w:rPr>
                <w:rFonts w:ascii="Arial" w:hAnsi="Arial"/>
                <w:sz w:val="24"/>
              </w:rPr>
              <w:t>signifie changer sa direction.</w:t>
            </w:r>
          </w:p>
          <w:p w14:paraId="12EF2710" w14:textId="77777777" w:rsidR="005409D5" w:rsidRDefault="005409D5">
            <w:pPr>
              <w:pStyle w:val="TableParagraph"/>
              <w:widowControl w:val="0"/>
              <w:spacing w:before="174" w:after="0"/>
              <w:ind w:left="0" w:firstLine="0"/>
              <w:rPr>
                <w:rFonts w:ascii="Arial" w:hAnsi="Arial"/>
                <w:sz w:val="24"/>
              </w:rPr>
            </w:pPr>
          </w:p>
          <w:p w14:paraId="12EF2711" w14:textId="77777777" w:rsidR="005409D5" w:rsidRDefault="005409D5">
            <w:pPr>
              <w:pStyle w:val="TableParagraph"/>
              <w:widowControl w:val="0"/>
              <w:spacing w:before="174" w:after="0"/>
              <w:ind w:left="0" w:firstLine="0"/>
              <w:rPr>
                <w:rFonts w:ascii="Arial" w:hAnsi="Arial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712" w14:textId="77777777" w:rsidR="005409D5" w:rsidRDefault="005409D5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5" w:type="dxa"/>
            </w:tcMar>
          </w:tcPr>
          <w:p w14:paraId="12EF2713" w14:textId="77777777" w:rsidR="005409D5" w:rsidRDefault="005409D5">
            <w:pPr>
              <w:pStyle w:val="TableParagraph"/>
              <w:widowControl w:val="0"/>
              <w:rPr>
                <w:rFonts w:ascii="Arial" w:hAnsi="Arial"/>
                <w:sz w:val="24"/>
              </w:rPr>
            </w:pPr>
          </w:p>
        </w:tc>
      </w:tr>
    </w:tbl>
    <w:p w14:paraId="12EF2715" w14:textId="77777777" w:rsidR="005409D5" w:rsidRDefault="005409D5">
      <w:pPr>
        <w:pStyle w:val="Textbody"/>
        <w:spacing w:before="11" w:after="0"/>
        <w:rPr>
          <w:rFonts w:ascii="Arial" w:hAnsi="Arial"/>
          <w:sz w:val="27"/>
        </w:rPr>
      </w:pPr>
    </w:p>
    <w:p w14:paraId="12EF2716" w14:textId="77777777" w:rsidR="005409D5" w:rsidRDefault="003E120B">
      <w:pPr>
        <w:pStyle w:val="Titre1"/>
        <w:ind w:left="0" w:firstLine="0"/>
      </w:pPr>
      <w:r>
        <w:rPr>
          <w:rFonts w:ascii="Arial" w:hAnsi="Arial" w:cs="Arial"/>
          <w:sz w:val="24"/>
          <w:szCs w:val="24"/>
        </w:rPr>
        <w:t>Exercice 4</w:t>
      </w:r>
    </w:p>
    <w:p w14:paraId="12EF2717" w14:textId="77777777" w:rsidR="005409D5" w:rsidRDefault="003E120B">
      <w:pPr>
        <w:pStyle w:val="Standard"/>
        <w:ind w:left="0" w:right="-2041" w:firstLine="0"/>
      </w:pPr>
      <w:r>
        <w:rPr>
          <w:rFonts w:ascii="Arial" w:hAnsi="Arial" w:cs="Arial"/>
          <w:b/>
          <w:bCs/>
          <w:sz w:val="24"/>
          <w:szCs w:val="24"/>
        </w:rPr>
        <w:t xml:space="preserve">Compléter </w:t>
      </w:r>
      <w:r>
        <w:rPr>
          <w:rFonts w:ascii="Arial" w:hAnsi="Arial" w:cs="Arial"/>
          <w:sz w:val="24"/>
          <w:szCs w:val="24"/>
        </w:rPr>
        <w:t>les phrases avec les mots suivants : direction, sens, norme, flèche.</w:t>
      </w:r>
    </w:p>
    <w:p w14:paraId="12EF2718" w14:textId="77777777" w:rsidR="005409D5" w:rsidRDefault="005409D5">
      <w:pPr>
        <w:pStyle w:val="Standard"/>
        <w:ind w:left="0" w:firstLine="0"/>
        <w:rPr>
          <w:rFonts w:ascii="Arial" w:hAnsi="Arial" w:cs="Arial"/>
          <w:sz w:val="24"/>
          <w:szCs w:val="24"/>
        </w:rPr>
      </w:pPr>
    </w:p>
    <w:tbl>
      <w:tblPr>
        <w:tblW w:w="10200" w:type="dxa"/>
        <w:tblInd w:w="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0"/>
      </w:tblGrid>
      <w:tr w:rsidR="005409D5" w14:paraId="12EF271A" w14:textId="77777777">
        <w:tblPrEx>
          <w:tblCellMar>
            <w:top w:w="0" w:type="dxa"/>
            <w:bottom w:w="0" w:type="dxa"/>
          </w:tblCellMar>
        </w:tblPrEx>
        <w:tc>
          <w:tcPr>
            <w:tcW w:w="102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EF2719" w14:textId="77777777" w:rsidR="005409D5" w:rsidRDefault="003E120B">
            <w:pPr>
              <w:pStyle w:val="TableContents"/>
              <w:spacing w:line="480" w:lineRule="auto"/>
              <w:ind w:left="108"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• La flèche indique le ……...………… du vecteur.</w:t>
            </w:r>
          </w:p>
        </w:tc>
      </w:tr>
      <w:tr w:rsidR="005409D5" w14:paraId="12EF271C" w14:textId="77777777">
        <w:tblPrEx>
          <w:tblCellMar>
            <w:top w:w="0" w:type="dxa"/>
            <w:bottom w:w="0" w:type="dxa"/>
          </w:tblCellMar>
        </w:tblPrEx>
        <w:tc>
          <w:tcPr>
            <w:tcW w:w="102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EF271B" w14:textId="77777777" w:rsidR="005409D5" w:rsidRDefault="003E120B">
            <w:pPr>
              <w:pStyle w:val="TableContents"/>
              <w:spacing w:line="48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• La droite sur laquelle est tracé le vecteur donne la ……………...……..</w:t>
            </w:r>
          </w:p>
        </w:tc>
      </w:tr>
      <w:tr w:rsidR="005409D5" w14:paraId="12EF271E" w14:textId="77777777">
        <w:tblPrEx>
          <w:tblCellMar>
            <w:top w:w="0" w:type="dxa"/>
            <w:bottom w:w="0" w:type="dxa"/>
          </w:tblCellMar>
        </w:tblPrEx>
        <w:tc>
          <w:tcPr>
            <w:tcW w:w="102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EF271D" w14:textId="77777777" w:rsidR="005409D5" w:rsidRDefault="003E120B">
            <w:pPr>
              <w:pStyle w:val="TableContents"/>
              <w:spacing w:line="48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•  Le </w:t>
            </w:r>
            <w:r>
              <w:rPr>
                <w:rFonts w:ascii="Arial" w:hAnsi="Arial"/>
                <w:sz w:val="24"/>
                <w:szCs w:val="24"/>
              </w:rPr>
              <w:t>vecteur est représenté par une ………………….……….</w:t>
            </w:r>
          </w:p>
        </w:tc>
      </w:tr>
      <w:tr w:rsidR="005409D5" w14:paraId="12EF2720" w14:textId="77777777">
        <w:tblPrEx>
          <w:tblCellMar>
            <w:top w:w="0" w:type="dxa"/>
            <w:bottom w:w="0" w:type="dxa"/>
          </w:tblCellMar>
        </w:tblPrEx>
        <w:tc>
          <w:tcPr>
            <w:tcW w:w="102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EF271F" w14:textId="77777777" w:rsidR="005409D5" w:rsidRDefault="003E120B">
            <w:pPr>
              <w:pStyle w:val="TableContents"/>
              <w:spacing w:line="48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•  Le vecteur possède 3 caractéristiques : ……………, …………..…. et ……………………..</w:t>
            </w:r>
          </w:p>
        </w:tc>
      </w:tr>
      <w:tr w:rsidR="005409D5" w14:paraId="12EF2722" w14:textId="77777777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102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EF2721" w14:textId="77777777" w:rsidR="005409D5" w:rsidRDefault="003E120B">
            <w:pPr>
              <w:pStyle w:val="TableContents"/>
              <w:spacing w:line="48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• La longueur du segment est la ………………..</w:t>
            </w:r>
          </w:p>
        </w:tc>
      </w:tr>
    </w:tbl>
    <w:p w14:paraId="12EF2723" w14:textId="77777777" w:rsidR="005409D5" w:rsidRDefault="005409D5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12EF2724" w14:textId="77777777" w:rsidR="005409D5" w:rsidRDefault="005409D5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12EF2725" w14:textId="77777777" w:rsidR="005409D5" w:rsidRDefault="005409D5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12EF2726" w14:textId="77777777" w:rsidR="005409D5" w:rsidRDefault="005409D5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12EF2727" w14:textId="77777777" w:rsidR="005409D5" w:rsidRDefault="005409D5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12EF2728" w14:textId="77777777" w:rsidR="005409D5" w:rsidRDefault="005409D5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12EF2729" w14:textId="77777777" w:rsidR="005409D5" w:rsidRDefault="005409D5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12EF272A" w14:textId="77777777" w:rsidR="005409D5" w:rsidRDefault="005409D5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12EF272B" w14:textId="77777777" w:rsidR="005409D5" w:rsidRDefault="005409D5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12EF272C" w14:textId="77777777" w:rsidR="005409D5" w:rsidRDefault="005409D5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12EF272D" w14:textId="77777777" w:rsidR="005409D5" w:rsidRDefault="005409D5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p w14:paraId="12EF272E" w14:textId="77777777" w:rsidR="005409D5" w:rsidRDefault="005409D5">
      <w:pPr>
        <w:pStyle w:val="Standard"/>
        <w:ind w:left="708" w:firstLine="0"/>
        <w:rPr>
          <w:rFonts w:ascii="Arial" w:hAnsi="Arial" w:cs="Arial"/>
          <w:sz w:val="24"/>
          <w:szCs w:val="24"/>
        </w:rPr>
      </w:pPr>
    </w:p>
    <w:sectPr w:rsidR="005409D5">
      <w:pgSz w:w="11906" w:h="16838"/>
      <w:pgMar w:top="715" w:right="2812" w:bottom="91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57716" w14:textId="77777777" w:rsidR="003E120B" w:rsidRDefault="003E120B">
      <w:r>
        <w:separator/>
      </w:r>
    </w:p>
  </w:endnote>
  <w:endnote w:type="continuationSeparator" w:id="0">
    <w:p w14:paraId="391F8A51" w14:textId="77777777" w:rsidR="003E120B" w:rsidRDefault="003E1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charset w:val="00"/>
    <w:family w:val="swiss"/>
    <w:pitch w:val="variable"/>
  </w:font>
  <w:font w:name="Noto Sans SC Regular">
    <w:charset w:val="00"/>
    <w:family w:val="auto"/>
    <w:pitch w:val="variable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3D4F9" w14:textId="77777777" w:rsidR="003E120B" w:rsidRDefault="003E120B">
      <w:r>
        <w:rPr>
          <w:color w:val="000000"/>
        </w:rPr>
        <w:separator/>
      </w:r>
    </w:p>
  </w:footnote>
  <w:footnote w:type="continuationSeparator" w:id="0">
    <w:p w14:paraId="67FEBBA1" w14:textId="77777777" w:rsidR="003E120B" w:rsidRDefault="003E1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C1533"/>
    <w:multiLevelType w:val="multilevel"/>
    <w:tmpl w:val="FD7C1C62"/>
    <w:styleLink w:val="WWNum8"/>
    <w:lvl w:ilvl="0">
      <w:numFmt w:val="bullet"/>
      <w:lvlText w:val=""/>
      <w:lvlJc w:val="left"/>
      <w:pPr>
        <w:ind w:left="828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548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268" w:hanging="360"/>
      </w:pPr>
    </w:lvl>
    <w:lvl w:ilvl="3">
      <w:numFmt w:val="bullet"/>
      <w:lvlText w:val=""/>
      <w:lvlJc w:val="left"/>
      <w:pPr>
        <w:ind w:left="2988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708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428" w:hanging="360"/>
      </w:pPr>
    </w:lvl>
    <w:lvl w:ilvl="6">
      <w:numFmt w:val="bullet"/>
      <w:lvlText w:val=""/>
      <w:lvlJc w:val="left"/>
      <w:pPr>
        <w:ind w:left="5148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868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588" w:hanging="360"/>
      </w:pPr>
    </w:lvl>
  </w:abstractNum>
  <w:abstractNum w:abstractNumId="1" w15:restartNumberingAfterBreak="0">
    <w:nsid w:val="2BD138AC"/>
    <w:multiLevelType w:val="multilevel"/>
    <w:tmpl w:val="A874F298"/>
    <w:styleLink w:val="WWNum5"/>
    <w:lvl w:ilvl="0">
      <w:start w:val="1"/>
      <w:numFmt w:val="lowerLetter"/>
      <w:lvlText w:val="%1."/>
      <w:lvlJc w:val="left"/>
      <w:pPr>
        <w:ind w:left="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numFmt w:val="bullet"/>
      <w:lvlText w:val="•"/>
      <w:lvlJc w:val="left"/>
      <w:pPr>
        <w:ind w:left="1068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788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08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28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48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68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388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08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2C382CF7"/>
    <w:multiLevelType w:val="multilevel"/>
    <w:tmpl w:val="9670E0BE"/>
    <w:styleLink w:val="WWNum6"/>
    <w:lvl w:ilvl="0">
      <w:start w:val="1"/>
      <w:numFmt w:val="lowerLetter"/>
      <w:lvlText w:val="%1."/>
      <w:lvlJc w:val="left"/>
      <w:pPr>
        <w:ind w:left="5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6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4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71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8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5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2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100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7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3590167C"/>
    <w:multiLevelType w:val="multilevel"/>
    <w:tmpl w:val="79B20E4E"/>
    <w:styleLink w:val="WWNum7"/>
    <w:lvl w:ilvl="0">
      <w:numFmt w:val="bullet"/>
      <w:lvlText w:val="•"/>
      <w:lvlJc w:val="left"/>
      <w:pPr>
        <w:ind w:left="830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549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269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989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709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429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5149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869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589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4" w15:restartNumberingAfterBreak="0">
    <w:nsid w:val="46282181"/>
    <w:multiLevelType w:val="multilevel"/>
    <w:tmpl w:val="004A6370"/>
    <w:styleLink w:val="WWNum4"/>
    <w:lvl w:ilvl="0">
      <w:start w:val="1"/>
      <w:numFmt w:val="lowerLetter"/>
      <w:lvlText w:val="%1."/>
      <w:lvlJc w:val="left"/>
      <w:pPr>
        <w:ind w:left="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5C1A265D"/>
    <w:multiLevelType w:val="multilevel"/>
    <w:tmpl w:val="FB0ED9A8"/>
    <w:styleLink w:val="WWNum3"/>
    <w:lvl w:ilvl="0">
      <w:start w:val="1"/>
      <w:numFmt w:val="lowerLetter"/>
      <w:lvlText w:val="%1."/>
      <w:lvlJc w:val="left"/>
      <w:pPr>
        <w:ind w:left="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numFmt w:val="bullet"/>
      <w:lvlText w:val="•"/>
      <w:lvlJc w:val="left"/>
      <w:pPr>
        <w:ind w:left="1068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680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400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120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840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560" w:firstLine="0"/>
      </w:pPr>
      <w:rPr>
        <w:rFonts w:ascii="Calibri" w:eastAsia="Arial" w:hAnsi="Calibri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280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000" w:firstLine="0"/>
      </w:pPr>
      <w:rPr>
        <w:rFonts w:ascii="Calibri" w:eastAsia="Segoe UI Symbol" w:hAnsi="Calibri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6E8F328B"/>
    <w:multiLevelType w:val="multilevel"/>
    <w:tmpl w:val="76EE1154"/>
    <w:styleLink w:val="WWNum1"/>
    <w:lvl w:ilvl="0">
      <w:start w:val="1"/>
      <w:numFmt w:val="lowerLetter"/>
      <w:lvlText w:val="%1."/>
      <w:lvlJc w:val="left"/>
      <w:pPr>
        <w:ind w:left="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74EA101C"/>
    <w:multiLevelType w:val="multilevel"/>
    <w:tmpl w:val="6440536E"/>
    <w:styleLink w:val="WWNum2"/>
    <w:lvl w:ilvl="0">
      <w:start w:val="1"/>
      <w:numFmt w:val="lowerLetter"/>
      <w:lvlText w:val="%1."/>
      <w:lvlJc w:val="left"/>
      <w:pPr>
        <w:ind w:left="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</w:abstractNum>
  <w:abstractNum w:abstractNumId="8" w15:restartNumberingAfterBreak="0">
    <w:nsid w:val="7BAC50F2"/>
    <w:multiLevelType w:val="multilevel"/>
    <w:tmpl w:val="3AFAEBA8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447747849">
    <w:abstractNumId w:val="8"/>
  </w:num>
  <w:num w:numId="2" w16cid:durableId="547299172">
    <w:abstractNumId w:val="6"/>
  </w:num>
  <w:num w:numId="3" w16cid:durableId="114446757">
    <w:abstractNumId w:val="7"/>
  </w:num>
  <w:num w:numId="4" w16cid:durableId="1456213347">
    <w:abstractNumId w:val="5"/>
  </w:num>
  <w:num w:numId="5" w16cid:durableId="498541844">
    <w:abstractNumId w:val="4"/>
  </w:num>
  <w:num w:numId="6" w16cid:durableId="538981023">
    <w:abstractNumId w:val="1"/>
  </w:num>
  <w:num w:numId="7" w16cid:durableId="1026104185">
    <w:abstractNumId w:val="2"/>
  </w:num>
  <w:num w:numId="8" w16cid:durableId="229267249">
    <w:abstractNumId w:val="3"/>
  </w:num>
  <w:num w:numId="9" w16cid:durableId="635796725">
    <w:abstractNumId w:val="0"/>
  </w:num>
  <w:num w:numId="10" w16cid:durableId="221717037">
    <w:abstractNumId w:val="3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409D5"/>
    <w:rsid w:val="003E120B"/>
    <w:rsid w:val="005409D5"/>
    <w:rsid w:val="00780A1A"/>
    <w:rsid w:val="00A2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26BC"/>
  <w15:docId w15:val="{708850E9-998D-4135-82C8-2F8293058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egoe UI" w:hAnsi="Calibri" w:cs="Tahoma"/>
        <w:sz w:val="22"/>
        <w:szCs w:val="22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next w:val="Standard"/>
    <w:uiPriority w:val="9"/>
    <w:qFormat/>
    <w:pPr>
      <w:keepNext/>
      <w:keepLines/>
      <w:widowControl/>
      <w:suppressAutoHyphens/>
      <w:spacing w:after="104" w:line="254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3" w:line="254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Noto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Noto Sans"/>
      <w:sz w:val="24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Paragraph">
    <w:name w:val="Table Paragraph"/>
    <w:basedOn w:val="Standard"/>
    <w:rPr>
      <w:lang w:bidi="fr-FR"/>
    </w:rPr>
  </w:style>
  <w:style w:type="character" w:customStyle="1" w:styleId="Titre1Car">
    <w:name w:val="Titre 1 Car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character" w:customStyle="1" w:styleId="ListLabel1">
    <w:name w:val="ListLabel 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">
    <w:name w:val="ListLabel 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">
    <w:name w:val="ListLabel 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5">
    <w:name w:val="ListLabel 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6">
    <w:name w:val="ListLabel 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7">
    <w:name w:val="ListLabel 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8">
    <w:name w:val="ListLabel 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9">
    <w:name w:val="ListLabel 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2">
    <w:name w:val="ListLabel 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3">
    <w:name w:val="ListLabel 1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4">
    <w:name w:val="ListLabel 1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5">
    <w:name w:val="ListLabel 1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6">
    <w:name w:val="ListLabel 1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7">
    <w:name w:val="ListLabel 1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8">
    <w:name w:val="ListLabel 1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0">
    <w:name w:val="ListLabel 20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1">
    <w:name w:val="ListLabel 21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2">
    <w:name w:val="ListLabel 22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3">
    <w:name w:val="ListLabel 23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4">
    <w:name w:val="ListLabel 24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5">
    <w:name w:val="ListLabel 25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6">
    <w:name w:val="ListLabel 26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7">
    <w:name w:val="ListLabel 27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0">
    <w:name w:val="ListLabel 3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1">
    <w:name w:val="ListLabel 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2">
    <w:name w:val="ListLabel 3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3">
    <w:name w:val="ListLabel 3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4">
    <w:name w:val="ListLabel 3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5">
    <w:name w:val="ListLabel 3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6">
    <w:name w:val="ListLabel 3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8">
    <w:name w:val="ListLabel 38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39">
    <w:name w:val="ListLabel 39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0">
    <w:name w:val="ListLabel 40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1">
    <w:name w:val="ListLabel 41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2">
    <w:name w:val="ListLabel 42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3">
    <w:name w:val="ListLabel 43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4">
    <w:name w:val="ListLabel 44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5">
    <w:name w:val="ListLabel 45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7">
    <w:name w:val="ListLabel 4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8">
    <w:name w:val="ListLabel 4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49">
    <w:name w:val="ListLabel 4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50">
    <w:name w:val="ListLabel 5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51">
    <w:name w:val="ListLabel 5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52">
    <w:name w:val="ListLabel 5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53">
    <w:name w:val="ListLabel 5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54">
    <w:name w:val="ListLabel 5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</w:rPr>
  </w:style>
  <w:style w:type="character" w:customStyle="1" w:styleId="ListLabel55">
    <w:name w:val="ListLabel 55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56">
    <w:name w:val="ListLabel 56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57">
    <w:name w:val="ListLabel 57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58">
    <w:name w:val="ListLabel 58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59">
    <w:name w:val="ListLabel 59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60">
    <w:name w:val="ListLabel 60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61">
    <w:name w:val="ListLabel 61"/>
    <w:rPr>
      <w:rFonts w:ascii="Calibri" w:eastAsia="Arial" w:hAnsi="Calibri" w:cs="Aria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62">
    <w:name w:val="ListLabel 62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63">
    <w:name w:val="ListLabel 63"/>
    <w:rPr>
      <w:rFonts w:ascii="Calibri" w:eastAsia="Segoe UI Symbol" w:hAnsi="Calibri" w:cs="Segoe UI Symbol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64">
    <w:name w:val="ListLabel 64"/>
    <w:rPr>
      <w:rFonts w:ascii="Calibri" w:eastAsia="Calibri" w:hAnsi="Calibri" w:cs="Calibri"/>
    </w:rPr>
  </w:style>
  <w:style w:type="character" w:customStyle="1" w:styleId="ListLabel65">
    <w:name w:val="ListLabel 65"/>
    <w:rPr>
      <w:rFonts w:cs="Courier New"/>
    </w:rPr>
  </w:style>
  <w:style w:type="character" w:customStyle="1" w:styleId="ListLabel66">
    <w:name w:val="ListLabel 66"/>
  </w:style>
  <w:style w:type="character" w:customStyle="1" w:styleId="ListLabel67">
    <w:name w:val="ListLabel 67"/>
    <w:rPr>
      <w:rFonts w:ascii="Calibri" w:eastAsia="Calibri" w:hAnsi="Calibri" w:cs="Calibri"/>
    </w:rPr>
  </w:style>
  <w:style w:type="character" w:customStyle="1" w:styleId="ListLabel68">
    <w:name w:val="ListLabel 68"/>
    <w:rPr>
      <w:rFonts w:cs="Courier New"/>
    </w:rPr>
  </w:style>
  <w:style w:type="character" w:customStyle="1" w:styleId="ListLabel69">
    <w:name w:val="ListLabel 69"/>
  </w:style>
  <w:style w:type="character" w:customStyle="1" w:styleId="ListLabel70">
    <w:name w:val="ListLabel 70"/>
    <w:rPr>
      <w:rFonts w:ascii="Calibri" w:eastAsia="Calibri" w:hAnsi="Calibri" w:cs="Calibri"/>
    </w:rPr>
  </w:style>
  <w:style w:type="character" w:customStyle="1" w:styleId="ListLabel71">
    <w:name w:val="ListLabel 71"/>
    <w:rPr>
      <w:rFonts w:cs="Courier New"/>
    </w:rPr>
  </w:style>
  <w:style w:type="character" w:customStyle="1" w:styleId="ListLabel72">
    <w:name w:val="ListLabel 72"/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 fazilleaud</dc:creator>
  <cp:lastModifiedBy>Nicole Bidegaray</cp:lastModifiedBy>
  <cp:revision>2</cp:revision>
  <dcterms:created xsi:type="dcterms:W3CDTF">2026-05-25T12:19:00Z</dcterms:created>
  <dcterms:modified xsi:type="dcterms:W3CDTF">2026-05-25T12:19:00Z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